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6AC26368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62473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838F2">
        <w:rPr>
          <w:rFonts w:ascii="Arial" w:eastAsia="MS Mincho" w:hAnsi="Arial" w:cs="Arial"/>
          <w:b/>
          <w:sz w:val="24"/>
          <w:szCs w:val="24"/>
          <w:lang w:eastAsia="ja-JP"/>
        </w:rPr>
        <w:t>261</w:t>
      </w:r>
    </w:p>
    <w:p w14:paraId="25E9B9B8" w14:textId="7FAADAED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7838F2">
        <w:rPr>
          <w:rFonts w:ascii="Arial" w:eastAsia="MS Mincho" w:hAnsi="Arial" w:cs="Arial"/>
          <w:i/>
          <w:sz w:val="24"/>
          <w:szCs w:val="24"/>
          <w:lang w:eastAsia="ja-JP"/>
        </w:rPr>
        <w:t>2072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1997393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Rapporteur (</w:t>
      </w:r>
      <w:r>
        <w:rPr>
          <w:rFonts w:ascii="Arial" w:hAnsi="Arial" w:cs="Arial"/>
          <w:b/>
          <w:bCs/>
        </w:rPr>
        <w:t>Samsung</w:t>
      </w:r>
      <w:r w:rsidR="006F59B5">
        <w:rPr>
          <w:rFonts w:ascii="Arial" w:hAnsi="Arial" w:cs="Arial"/>
          <w:b/>
          <w:bCs/>
        </w:rPr>
        <w:t>)</w:t>
      </w:r>
    </w:p>
    <w:p w14:paraId="425AADB4" w14:textId="5D97ECA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6F59B5">
        <w:rPr>
          <w:rFonts w:ascii="Arial" w:hAnsi="Arial" w:cs="Arial"/>
          <w:b/>
          <w:bCs/>
        </w:rPr>
        <w:t>Skeletion</w:t>
      </w:r>
      <w:proofErr w:type="spellEnd"/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3A5606D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Endorsement</w:t>
      </w:r>
    </w:p>
    <w:p w14:paraId="2A5F2C29" w14:textId="2EE371A8" w:rsidR="00044A0C" w:rsidRPr="002F7727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2F7727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2F7727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2F7727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2F7727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0B3E6FDA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6F59B5">
        <w:rPr>
          <w:rFonts w:ascii="Arial" w:eastAsia="Calibri" w:hAnsi="Arial" w:cs="Arial"/>
          <w:i/>
          <w:sz w:val="22"/>
          <w:szCs w:val="22"/>
        </w:rPr>
        <w:t>document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a </w:t>
      </w:r>
      <w:proofErr w:type="spellStart"/>
      <w:r w:rsidR="006F59B5">
        <w:rPr>
          <w:rFonts w:ascii="Arial" w:eastAsia="Calibri" w:hAnsi="Arial" w:cs="Arial"/>
          <w:i/>
          <w:sz w:val="22"/>
          <w:szCs w:val="22"/>
        </w:rPr>
        <w:t>skeletion</w:t>
      </w:r>
      <w:proofErr w:type="spellEnd"/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46BA7CCE" w:rsidR="006E417A" w:rsidRDefault="00701E87" w:rsidP="006E417A">
      <w:pPr>
        <w:rPr>
          <w:noProof/>
        </w:rPr>
      </w:pPr>
      <w:r>
        <w:rPr>
          <w:noProof/>
        </w:rPr>
        <w:t xml:space="preserve">This </w:t>
      </w:r>
      <w:r w:rsidR="006F59B5">
        <w:rPr>
          <w:noProof/>
        </w:rPr>
        <w:t>document</w:t>
      </w:r>
      <w:r>
        <w:rPr>
          <w:noProof/>
        </w:rPr>
        <w:t xml:space="preserve"> provides </w:t>
      </w:r>
      <w:r w:rsidR="004A043C">
        <w:rPr>
          <w:noProof/>
        </w:rPr>
        <w:t xml:space="preserve">a </w:t>
      </w:r>
      <w:r w:rsidR="006F59B5">
        <w:rPr>
          <w:noProof/>
        </w:rPr>
        <w:t>skeleton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7B52CEB6" w14:textId="19928F8E" w:rsidR="007838F2" w:rsidRPr="0009108F" w:rsidRDefault="007838F2" w:rsidP="006E417A">
      <w:pPr>
        <w:rPr>
          <w:noProof/>
        </w:rPr>
      </w:pPr>
      <w:r>
        <w:rPr>
          <w:noProof/>
        </w:rPr>
        <w:t>This revision exists because in S1-232072, the skeleton file was not included in the submitted zip file.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60D059BA" w:rsidR="00701E87" w:rsidRPr="00701E87" w:rsidRDefault="004A043C" w:rsidP="00701E87">
      <w:proofErr w:type="spellStart"/>
      <w:r>
        <w:t>TSs</w:t>
      </w:r>
      <w:proofErr w:type="spellEnd"/>
      <w:r>
        <w:t xml:space="preserve"> need a </w:t>
      </w:r>
      <w:r w:rsidR="006F59B5">
        <w:t>skeleton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77756FEA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6F59B5">
        <w:rPr>
          <w:noProof/>
          <w:lang w:val="en-US"/>
        </w:rPr>
        <w:t>other document in the zip file, a skeleton</w:t>
      </w:r>
      <w:r w:rsidRPr="00D658A3">
        <w:rPr>
          <w:noProof/>
          <w:lang w:val="en-US"/>
        </w:rPr>
        <w:t xml:space="preserve"> 3GPP </w:t>
      </w:r>
      <w:r w:rsidR="004A043C">
        <w:rPr>
          <w:noProof/>
          <w:lang w:val="en-US"/>
        </w:rPr>
        <w:t>TS 22.156 version 0.0.0</w:t>
      </w:r>
      <w:r w:rsidR="006F59B5">
        <w:rPr>
          <w:noProof/>
          <w:lang w:val="en-US"/>
        </w:rPr>
        <w:t>.</w:t>
      </w:r>
    </w:p>
    <w:p w14:paraId="4A83FA7A" w14:textId="6E29B280" w:rsidR="00377AF0" w:rsidRPr="006F59B5" w:rsidRDefault="00377AF0" w:rsidP="006F59B5">
      <w:bookmarkStart w:id="0" w:name="_GoBack"/>
      <w:bookmarkEnd w:id="0"/>
    </w:p>
    <w:sectPr w:rsidR="00377AF0" w:rsidRPr="006F59B5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0B00F" w14:textId="77777777" w:rsidR="002A01FE" w:rsidRDefault="002A01FE">
      <w:r>
        <w:separator/>
      </w:r>
    </w:p>
  </w:endnote>
  <w:endnote w:type="continuationSeparator" w:id="0">
    <w:p w14:paraId="4F4AA9FD" w14:textId="77777777" w:rsidR="002A01FE" w:rsidRDefault="002A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DCAF8" w14:textId="77777777" w:rsidR="002A01FE" w:rsidRDefault="002A01FE">
      <w:r>
        <w:separator/>
      </w:r>
    </w:p>
  </w:footnote>
  <w:footnote w:type="continuationSeparator" w:id="0">
    <w:p w14:paraId="43B991D0" w14:textId="77777777" w:rsidR="002A01FE" w:rsidRDefault="002A0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1949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394"/>
    <w:rsid w:val="000B7FED"/>
    <w:rsid w:val="000C038A"/>
    <w:rsid w:val="000C395B"/>
    <w:rsid w:val="000C509E"/>
    <w:rsid w:val="000C6598"/>
    <w:rsid w:val="000C7697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A01FE"/>
    <w:rsid w:val="002B5741"/>
    <w:rsid w:val="002C4521"/>
    <w:rsid w:val="002C484D"/>
    <w:rsid w:val="002E45BF"/>
    <w:rsid w:val="002E472E"/>
    <w:rsid w:val="002E7E26"/>
    <w:rsid w:val="002F7727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A043C"/>
    <w:rsid w:val="004B75B7"/>
    <w:rsid w:val="004D2AEE"/>
    <w:rsid w:val="005141D9"/>
    <w:rsid w:val="0051580D"/>
    <w:rsid w:val="0052189F"/>
    <w:rsid w:val="0052355C"/>
    <w:rsid w:val="005355D9"/>
    <w:rsid w:val="00540AFC"/>
    <w:rsid w:val="00547111"/>
    <w:rsid w:val="00565810"/>
    <w:rsid w:val="00581B59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473E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2F0C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6F59B5"/>
    <w:rsid w:val="0070196E"/>
    <w:rsid w:val="00701E87"/>
    <w:rsid w:val="00714244"/>
    <w:rsid w:val="00730225"/>
    <w:rsid w:val="007354DC"/>
    <w:rsid w:val="00745DC9"/>
    <w:rsid w:val="00751A7F"/>
    <w:rsid w:val="007838F2"/>
    <w:rsid w:val="007869B2"/>
    <w:rsid w:val="00792342"/>
    <w:rsid w:val="007977A8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363F3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7E04"/>
    <w:rsid w:val="00C36603"/>
    <w:rsid w:val="00C52446"/>
    <w:rsid w:val="00C66BA2"/>
    <w:rsid w:val="00C71F10"/>
    <w:rsid w:val="00C74CDD"/>
    <w:rsid w:val="00C870F6"/>
    <w:rsid w:val="00C95985"/>
    <w:rsid w:val="00CA4908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88E87-6EE7-41D1-948D-C9872A4215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</cp:lastModifiedBy>
  <cp:revision>3</cp:revision>
  <cp:lastPrinted>1899-12-31T23:00:00Z</cp:lastPrinted>
  <dcterms:created xsi:type="dcterms:W3CDTF">2023-08-10T15:38:00Z</dcterms:created>
  <dcterms:modified xsi:type="dcterms:W3CDTF">2023-08-15T08:28:00Z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